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44696F" w14:textId="3CC63FAF" w:rsidR="00AF484B" w:rsidRPr="00E86180" w:rsidRDefault="000469C3" w:rsidP="00D33C0E">
      <w:pPr>
        <w:pStyle w:val="Overskrift2"/>
        <w:rPr>
          <w:color w:val="D74E4E" w:themeColor="accent1"/>
        </w:rPr>
      </w:pPr>
      <w:bookmarkStart w:id="0" w:name="_Hlk214704327"/>
      <w:r>
        <w:t xml:space="preserve">Leverandørens </w:t>
      </w:r>
      <w:r w:rsidRPr="00D33C0E">
        <w:t>gjennomføringsevne</w:t>
      </w:r>
      <w:r w:rsidRPr="00A83C86">
        <w:t xml:space="preserve"> – </w:t>
      </w:r>
      <w:r w:rsidR="00FC3107" w:rsidRPr="00FC3107">
        <w:t>Konsulentbistand virksomhetsstyring - økonomistyring</w:t>
      </w:r>
    </w:p>
    <w:p w14:paraId="4B78EE88" w14:textId="6C25F559" w:rsidR="00D33C0E" w:rsidRPr="00D33C0E" w:rsidRDefault="000469C3" w:rsidP="00D33C0E">
      <w:r w:rsidRPr="00D33C0E">
        <w:t>Konkurransegrunnlagets punkt</w:t>
      </w:r>
      <w:r w:rsidR="00D23FF2">
        <w:t xml:space="preserve"> 5.3.3.1</w:t>
      </w:r>
      <w:r w:rsidRPr="00D33C0E">
        <w:t xml:space="preserve"> </w:t>
      </w:r>
      <w:commentRangeStart w:id="1"/>
      <w:commentRangeStart w:id="2"/>
      <w:r w:rsidR="005A2BB3">
        <w:rPr>
          <w:color w:val="D74E4E" w:themeColor="accent1"/>
        </w:rPr>
        <w:t>[…]</w:t>
      </w:r>
      <w:r>
        <w:rPr>
          <w:color w:val="D74E4E" w:themeColor="accent1"/>
        </w:rPr>
        <w:t xml:space="preserve"> </w:t>
      </w:r>
      <w:commentRangeEnd w:id="1"/>
      <w:r w:rsidR="00FC3107" w:rsidRPr="00D33C0E">
        <w:rPr>
          <w:rStyle w:val="Merknadsreferanse"/>
          <w:i/>
          <w:iCs/>
          <w:sz w:val="20"/>
          <w:szCs w:val="20"/>
        </w:rPr>
        <w:commentReference w:id="1"/>
      </w:r>
      <w:commentRangeEnd w:id="2"/>
      <w:r w:rsidR="00705B0A" w:rsidRPr="00D33C0E">
        <w:rPr>
          <w:rStyle w:val="Merknadsreferanse"/>
          <w:i/>
          <w:iCs/>
          <w:sz w:val="20"/>
          <w:szCs w:val="20"/>
        </w:rPr>
        <w:commentReference w:id="2"/>
      </w:r>
      <w:r w:rsidRPr="00D33C0E">
        <w:rPr>
          <w:i/>
          <w:iCs/>
        </w:rPr>
        <w:t>Krav til gjennomføringsevne</w:t>
      </w:r>
      <w:r w:rsidRPr="00D33C0E">
        <w:t xml:space="preserve"> stiller krav til dokumentasjon på at </w:t>
      </w:r>
      <w:r>
        <w:t>L</w:t>
      </w:r>
      <w:r w:rsidRPr="00D33C0E">
        <w:t xml:space="preserve">everandøren har nødvendig gjennomføringsevne til å oppfylle kontrakten. Leverandøren </w:t>
      </w:r>
      <w:r>
        <w:t>skal</w:t>
      </w:r>
      <w:r w:rsidRPr="00D33C0E">
        <w:t xml:space="preserve"> dokumentere dette gjennom en kort og konsis beskrivelse av virksomheten.</w:t>
      </w:r>
    </w:p>
    <w:p w14:paraId="7963B24B" w14:textId="77777777" w:rsidR="00D33C0E" w:rsidRPr="00182F9B" w:rsidRDefault="00D33C0E" w:rsidP="00D33C0E">
      <w:pPr>
        <w:spacing w:after="0"/>
      </w:pPr>
    </w:p>
    <w:p w14:paraId="2B53645E" w14:textId="77777777" w:rsidR="00D33C0E" w:rsidRPr="00D33C0E" w:rsidRDefault="000469C3" w:rsidP="00D33C0E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7ADCC0E2" w14:textId="0E11A002" w:rsidR="00D33C0E" w:rsidRPr="00D33C0E" w:rsidRDefault="000469C3" w:rsidP="00D33C0E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 nedenfor.</w:t>
      </w:r>
    </w:p>
    <w:p w14:paraId="00BBCDC1" w14:textId="22283096" w:rsidR="00D33C0E" w:rsidRPr="00D33C0E" w:rsidRDefault="000469C3" w:rsidP="00D33C0E">
      <w:pPr>
        <w:spacing w:after="0"/>
        <w:rPr>
          <w:color w:val="0070C0"/>
        </w:rPr>
      </w:pPr>
      <w:r w:rsidRPr="00D33C0E">
        <w:rPr>
          <w:color w:val="0070C0"/>
        </w:rPr>
        <w:t>Tabellen kan utvides ved behov.</w:t>
      </w:r>
    </w:p>
    <w:p w14:paraId="3FD104CF" w14:textId="77777777" w:rsidR="00D33C0E" w:rsidRPr="00182F9B" w:rsidRDefault="00D33C0E" w:rsidP="00D33C0E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4367"/>
        <w:gridCol w:w="379"/>
        <w:gridCol w:w="4747"/>
      </w:tblGrid>
      <w:tr w:rsidR="00D03FF0" w14:paraId="63342EC2" w14:textId="77777777" w:rsidTr="00D33C0E">
        <w:trPr>
          <w:trHeight w:val="207"/>
        </w:trPr>
        <w:tc>
          <w:tcPr>
            <w:tcW w:w="9493" w:type="dxa"/>
            <w:gridSpan w:val="3"/>
            <w:shd w:val="clear" w:color="auto" w:fill="F2F2F2" w:themeFill="background1" w:themeFillShade="F2"/>
          </w:tcPr>
          <w:p w14:paraId="50B24CAB" w14:textId="46684044" w:rsidR="00D33C0E" w:rsidRPr="00D33C0E" w:rsidRDefault="000469C3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 xml:space="preserve">Kort </w:t>
            </w:r>
            <w:r>
              <w:rPr>
                <w:rFonts w:ascii="Open Sans SemiBold" w:eastAsia="SimSun" w:hAnsi="Open Sans SemiBold" w:cs="Open Sans SemiBold"/>
                <w:lang w:eastAsia="zh-CN"/>
              </w:rPr>
              <w:t xml:space="preserve">og konsis </w:t>
            </w: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>beskrivelse av virksomheten, inkludert:</w:t>
            </w:r>
          </w:p>
        </w:tc>
      </w:tr>
      <w:tr w:rsidR="00D03FF0" w14:paraId="738552D4" w14:textId="77777777" w:rsidTr="00D33C0E">
        <w:trPr>
          <w:trHeight w:val="591"/>
        </w:trPr>
        <w:tc>
          <w:tcPr>
            <w:tcW w:w="9493" w:type="dxa"/>
            <w:gridSpan w:val="3"/>
          </w:tcPr>
          <w:p w14:paraId="63F2C53B" w14:textId="32657079" w:rsidR="00D33C0E" w:rsidRPr="00D33C0E" w:rsidRDefault="000469C3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beskrivelse av leverandørens gjennomsnittlige årlige arbeidsstyrke og antallet medarbeidere i ledelsen i løpet av de siste tre årene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D03FF0" w14:paraId="6E66ADBE" w14:textId="77777777" w:rsidTr="00D33C0E">
        <w:trPr>
          <w:trHeight w:val="3118"/>
        </w:trPr>
        <w:tc>
          <w:tcPr>
            <w:tcW w:w="9493" w:type="dxa"/>
            <w:gridSpan w:val="3"/>
          </w:tcPr>
          <w:p w14:paraId="5CC78C85" w14:textId="49455BC9" w:rsidR="00D33C0E" w:rsidRPr="00182F9B" w:rsidRDefault="00D33C0E" w:rsidP="00D33C0E">
            <w:pPr>
              <w:spacing w:after="160"/>
              <w:jc w:val="left"/>
            </w:pPr>
          </w:p>
        </w:tc>
      </w:tr>
      <w:tr w:rsidR="00D03FF0" w14:paraId="01938A28" w14:textId="77777777" w:rsidTr="00D33C0E">
        <w:trPr>
          <w:trHeight w:val="2120"/>
        </w:trPr>
        <w:tc>
          <w:tcPr>
            <w:tcW w:w="4367" w:type="dxa"/>
          </w:tcPr>
          <w:p w14:paraId="742453A6" w14:textId="105D4CD1" w:rsidR="00D33C0E" w:rsidRPr="00D33C0E" w:rsidRDefault="000469C3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redegjørelse for virksomhetens kjernekompetanse relatert til leveringsomfanget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5126" w:type="dxa"/>
            <w:gridSpan w:val="2"/>
          </w:tcPr>
          <w:p w14:paraId="30A9EA70" w14:textId="04DF0B29" w:rsidR="00D33C0E" w:rsidRPr="00182F9B" w:rsidRDefault="00D33C0E" w:rsidP="00D33C0E">
            <w:pPr>
              <w:spacing w:after="160"/>
              <w:jc w:val="left"/>
            </w:pPr>
          </w:p>
        </w:tc>
      </w:tr>
      <w:tr w:rsidR="00D03FF0" w14:paraId="1CEFAE5E" w14:textId="77777777" w:rsidTr="00D33C0E">
        <w:trPr>
          <w:trHeight w:val="2118"/>
        </w:trPr>
        <w:tc>
          <w:tcPr>
            <w:tcW w:w="4367" w:type="dxa"/>
          </w:tcPr>
          <w:p w14:paraId="1427CE3E" w14:textId="70A5048E" w:rsidR="00D33C0E" w:rsidRPr="00D33C0E" w:rsidRDefault="000469C3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beskrivelse av hvor stor del av kontrakten som leverandøren vurderer å sette bort til underleverandør(er)/</w:t>
            </w:r>
            <w:r>
              <w:rPr>
                <w:rFonts w:ascii="Open Sans SemiBold" w:hAnsi="Open Sans SemiBold" w:cs="Open Sans SemiBold"/>
              </w:rPr>
              <w:t xml:space="preserve"> </w:t>
            </w:r>
            <w:r w:rsidRPr="00D33C0E">
              <w:rPr>
                <w:rFonts w:ascii="Open Sans SemiBold" w:hAnsi="Open Sans SemiBold" w:cs="Open Sans SemiBold"/>
              </w:rPr>
              <w:t>samarbeidsparter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5126" w:type="dxa"/>
            <w:gridSpan w:val="2"/>
          </w:tcPr>
          <w:p w14:paraId="561FCC5B" w14:textId="7BBBCEE6" w:rsidR="00D33C0E" w:rsidRPr="00182F9B" w:rsidRDefault="00D33C0E" w:rsidP="00D33C0E">
            <w:pPr>
              <w:spacing w:after="160"/>
              <w:jc w:val="left"/>
            </w:pPr>
          </w:p>
        </w:tc>
      </w:tr>
      <w:tr w:rsidR="00D03FF0" w14:paraId="6D3B7932" w14:textId="77777777" w:rsidTr="00D33C0E">
        <w:trPr>
          <w:trHeight w:val="207"/>
        </w:trPr>
        <w:tc>
          <w:tcPr>
            <w:tcW w:w="9493" w:type="dxa"/>
            <w:gridSpan w:val="3"/>
          </w:tcPr>
          <w:p w14:paraId="32010C23" w14:textId="59405DED" w:rsidR="00D33C0E" w:rsidRPr="00182F9B" w:rsidRDefault="000469C3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hvordan leverandøren er organisert for gjennomføring av denne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D03FF0" w14:paraId="6F8F8B96" w14:textId="77777777" w:rsidTr="00D33C0E">
        <w:trPr>
          <w:trHeight w:val="3118"/>
        </w:trPr>
        <w:tc>
          <w:tcPr>
            <w:tcW w:w="9493" w:type="dxa"/>
            <w:gridSpan w:val="3"/>
          </w:tcPr>
          <w:p w14:paraId="1DA5753E" w14:textId="6EFD57CB" w:rsidR="00D33C0E" w:rsidRPr="00182F9B" w:rsidRDefault="00D33C0E" w:rsidP="00D33C0E">
            <w:pPr>
              <w:spacing w:after="160"/>
              <w:jc w:val="left"/>
            </w:pPr>
          </w:p>
        </w:tc>
      </w:tr>
      <w:tr w:rsidR="00D03FF0" w14:paraId="764D187A" w14:textId="77777777" w:rsidTr="00D33C0E">
        <w:trPr>
          <w:trHeight w:val="2120"/>
        </w:trPr>
        <w:tc>
          <w:tcPr>
            <w:tcW w:w="4746" w:type="dxa"/>
            <w:gridSpan w:val="2"/>
          </w:tcPr>
          <w:p w14:paraId="70EADEF1" w14:textId="29154512" w:rsidR="00D33C0E" w:rsidRPr="00182F9B" w:rsidRDefault="000469C3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redskaper, materiell og teknisk utstyr som leverandøren råder over til å utføre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747" w:type="dxa"/>
          </w:tcPr>
          <w:p w14:paraId="7D77C1A7" w14:textId="3EA62F01" w:rsidR="00D33C0E" w:rsidRPr="00182F9B" w:rsidRDefault="00D33C0E" w:rsidP="00D33C0E">
            <w:pPr>
              <w:spacing w:after="160"/>
              <w:jc w:val="left"/>
            </w:pPr>
          </w:p>
        </w:tc>
      </w:tr>
    </w:tbl>
    <w:p w14:paraId="06B1076B" w14:textId="77777777" w:rsidR="00D33C0E" w:rsidRPr="00182F9B" w:rsidRDefault="00D33C0E" w:rsidP="00D33C0E">
      <w:pPr>
        <w:rPr>
          <w:b/>
          <w:bCs/>
        </w:rPr>
      </w:pPr>
    </w:p>
    <w:p w14:paraId="159271C6" w14:textId="77777777" w:rsidR="00D33C0E" w:rsidRDefault="00D33C0E" w:rsidP="00CE65C5">
      <w:pPr>
        <w:jc w:val="left"/>
        <w:rPr>
          <w:color w:val="0070C0"/>
        </w:rPr>
      </w:pPr>
    </w:p>
    <w:p w14:paraId="0A042431" w14:textId="77777777" w:rsidR="00D33C0E" w:rsidRPr="00FB56DD" w:rsidRDefault="00D33C0E" w:rsidP="00CE65C5">
      <w:pPr>
        <w:jc w:val="left"/>
      </w:pPr>
    </w:p>
    <w:bookmarkEnd w:id="0"/>
    <w:p w14:paraId="7BC42500" w14:textId="4BFB24D0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5"/>
      <w:footerReference w:type="default" r:id="rId16"/>
      <w:headerReference w:type="first" r:id="rId17"/>
      <w:footerReference w:type="first" r:id="rId18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Tirill Hedel" w:date="2026-06-04T21:21:00Z" w:initials="TH">
    <w:p w14:paraId="5C0B7E01" w14:textId="77777777" w:rsidR="00FC3107" w:rsidRDefault="00FC3107" w:rsidP="00FC3107">
      <w:pPr>
        <w:pStyle w:val="Merknadstekst"/>
        <w:jc w:val="left"/>
      </w:pPr>
      <w:r>
        <w:rPr>
          <w:rStyle w:val="Merknadsreferanse"/>
        </w:rPr>
        <w:annotationRef/>
      </w:r>
      <w:r>
        <w:t xml:space="preserve">Fyll inn rett her </w:t>
      </w:r>
    </w:p>
  </w:comment>
  <w:comment w:id="2" w:author="Dag Thomas Nybø-Sørensen" w:date="2026-06-05T12:02:00Z" w:initials="DN">
    <w:p w14:paraId="5BCE0341" w14:textId="77777777" w:rsidR="00705B0A" w:rsidRDefault="00705B0A" w:rsidP="00705B0A">
      <w:pPr>
        <w:pStyle w:val="Merknadstekst"/>
        <w:jc w:val="left"/>
      </w:pPr>
      <w:r>
        <w:rPr>
          <w:rStyle w:val="Merknadsreferanse"/>
        </w:rPr>
        <w:annotationRef/>
      </w:r>
      <w:r>
        <w:rPr>
          <w:highlight w:val="yellow"/>
        </w:rPr>
        <w:t>I tillegg må du passe på at det som etterspørres i skjemaet nedenfor er det samme som framkommer i konkurransegrunnlaget.</w:t>
      </w:r>
      <w:r>
        <w:rPr>
          <w:highlight w:val="yellow"/>
        </w:rPr>
        <w:br/>
      </w:r>
      <w:r>
        <w:rPr>
          <w:highlight w:val="yellow"/>
        </w:rPr>
        <w:br/>
        <w:t>Vi kommer til å oppdaterer noe.</w:t>
      </w:r>
      <w:r>
        <w:rPr>
          <w:highlight w:val="yellow"/>
        </w:rPr>
        <w:br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5C0B7E01" w15:done="0"/>
  <w15:commentEx w15:paraId="5BCE0341" w15:paraIdParent="5C0B7E01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61CCD494" w16cex:dateUtc="2026-06-04T19:21:00Z"/>
  <w16cex:commentExtensible w16cex:durableId="7767C830" w16cex:dateUtc="2026-06-05T10:0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5C0B7E01" w16cid:durableId="61CCD494"/>
  <w16cid:commentId w16cid:paraId="5BCE0341" w16cid:durableId="7767C83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F3CC41" w14:textId="77777777" w:rsidR="00296B4C" w:rsidRDefault="00296B4C" w:rsidP="00186E6B">
      <w:r>
        <w:separator/>
      </w:r>
    </w:p>
    <w:p w14:paraId="64EF9B06" w14:textId="77777777" w:rsidR="00296B4C" w:rsidRDefault="00296B4C" w:rsidP="00186E6B"/>
    <w:p w14:paraId="571B24F9" w14:textId="77777777" w:rsidR="00296B4C" w:rsidRDefault="00296B4C" w:rsidP="00186E6B"/>
    <w:p w14:paraId="47663E98" w14:textId="77777777" w:rsidR="00296B4C" w:rsidRDefault="00296B4C" w:rsidP="00186E6B"/>
  </w:endnote>
  <w:endnote w:type="continuationSeparator" w:id="0">
    <w:p w14:paraId="10E73A1D" w14:textId="77777777" w:rsidR="00296B4C" w:rsidRDefault="00296B4C" w:rsidP="00186E6B">
      <w:r>
        <w:continuationSeparator/>
      </w:r>
    </w:p>
    <w:p w14:paraId="11AD13E6" w14:textId="77777777" w:rsidR="00296B4C" w:rsidRDefault="00296B4C" w:rsidP="00186E6B"/>
    <w:p w14:paraId="37E11C39" w14:textId="77777777" w:rsidR="00296B4C" w:rsidRDefault="00296B4C" w:rsidP="00186E6B"/>
    <w:p w14:paraId="52047CFD" w14:textId="77777777" w:rsidR="00296B4C" w:rsidRDefault="00296B4C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F519BE9D-AC7D-4193-88B5-52493DF32E9D}"/>
    <w:embedBold r:id="rId2" w:fontKey="{85774F82-3377-4871-A053-67C07AA7A16D}"/>
    <w:embedItalic r:id="rId3" w:fontKey="{446BFDA7-482A-4B74-B4CF-F7D5DEBEE5EE}"/>
    <w:embedBoldItalic r:id="rId4" w:fontKey="{F931B810-A10F-48F5-A96F-68AF2E37D04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58D4148-C53A-45DF-8EDD-6D99F1E153BB}"/>
    <w:embedBold r:id="rId6" w:fontKey="{7B7F54FF-FAF9-4636-B06B-887E84F9857A}"/>
    <w:embedItalic r:id="rId7" w:fontKey="{0EAF4B10-0E0A-4ECB-B1DA-CFB09EE4A10D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201C4749-896D-4378-9000-2B680F997797}"/>
    <w:embedBold r:id="rId9" w:fontKey="{25A3339C-0199-49AA-ABDF-361E258781F7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45667B1B-AD83-424C-9EF7-E9FBD19957E3}"/>
    <w:embedItalic r:id="rId11" w:fontKey="{87EB930C-E555-4451-8FF4-A35943EF80FD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1DB5A583-F923-4178-A023-4171FA16713E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16ED745B-1CF3-4CDA-9F9D-A6972016B604}"/>
    <w:embedItalic r:id="rId14" w:fontKey="{BA17F071-32FE-4A06-89EE-26CF2275287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BE159383-E6AD-437E-BD11-115DBB0D32B6}"/>
    <w:embedBold r:id="rId16" w:fontKey="{F60E7737-1BEE-4B51-9C6A-CC83A909402B}"/>
    <w:embedItalic r:id="rId17" w:fontKey="{78AC34D5-7476-4794-9227-5F475AA53AEA}"/>
    <w:embedBoldItalic r:id="rId18" w:fontKey="{DCA6B86F-5978-4E3D-B8A9-0A4505EC967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641A4FC3-D15F-4D1C-8D0C-1C1FC7B52CDC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03105EA9-69A8-49D4-A990-CD165A1B093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D03FF0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0469C3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2</w:t>
            </w:r>
          </w:fldSimple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D03FF0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0469C3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2</w:t>
            </w:r>
          </w:fldSimple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52CD5B" w14:textId="77777777" w:rsidR="00296B4C" w:rsidRDefault="00296B4C" w:rsidP="00186E6B">
      <w:r>
        <w:separator/>
      </w:r>
    </w:p>
    <w:p w14:paraId="019CEAAA" w14:textId="77777777" w:rsidR="00296B4C" w:rsidRDefault="00296B4C" w:rsidP="00186E6B"/>
    <w:p w14:paraId="7BE31D9F" w14:textId="77777777" w:rsidR="00296B4C" w:rsidRDefault="00296B4C" w:rsidP="00186E6B"/>
  </w:footnote>
  <w:footnote w:type="continuationSeparator" w:id="0">
    <w:p w14:paraId="0434C64C" w14:textId="77777777" w:rsidR="00296B4C" w:rsidRDefault="00296B4C" w:rsidP="00186E6B">
      <w:r>
        <w:continuationSeparator/>
      </w:r>
    </w:p>
    <w:p w14:paraId="77A7F413" w14:textId="77777777" w:rsidR="00296B4C" w:rsidRDefault="00296B4C" w:rsidP="00186E6B"/>
    <w:p w14:paraId="014B6C06" w14:textId="77777777" w:rsidR="00296B4C" w:rsidRDefault="00296B4C" w:rsidP="00186E6B"/>
    <w:p w14:paraId="457BE40B" w14:textId="77777777" w:rsidR="00296B4C" w:rsidRDefault="00296B4C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59BE9" w14:textId="1CDFD3E3" w:rsidR="0040632C" w:rsidRPr="000151AA" w:rsidRDefault="00FC3107" w:rsidP="0040632C">
    <w:pPr>
      <w:pStyle w:val="Topp-ogbunntekst"/>
      <w:rPr>
        <w:sz w:val="14"/>
        <w:szCs w:val="14"/>
      </w:rPr>
    </w:pPr>
    <w:r>
      <w:rPr>
        <w:noProof/>
        <w:sz w:val="20"/>
        <w:szCs w:val="20"/>
      </w:rPr>
      <w:drawing>
        <wp:anchor distT="0" distB="0" distL="114300" distR="114300" simplePos="0" relativeHeight="251664384" behindDoc="0" locked="0" layoutInCell="1" allowOverlap="1" wp14:anchorId="230D921D" wp14:editId="073164F6">
          <wp:simplePos x="0" y="0"/>
          <wp:positionH relativeFrom="margin">
            <wp:posOffset>4608830</wp:posOffset>
          </wp:positionH>
          <wp:positionV relativeFrom="paragraph">
            <wp:posOffset>6985</wp:posOffset>
          </wp:positionV>
          <wp:extent cx="1824355" cy="416560"/>
          <wp:effectExtent l="0" t="0" r="4445" b="2540"/>
          <wp:wrapSquare wrapText="bothSides"/>
          <wp:docPr id="483945742" name="Bilde 1" descr="Et bilde som inneholder Font, Grafikk, grafisk design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8905551" name="Bilde 1" descr="Et bilde som inneholder Font, Grafikk, grafisk design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4355" cy="416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B472085" w14:textId="77777777" w:rsidR="00FC3107" w:rsidRDefault="00FC3107" w:rsidP="00FC3107">
    <w:pPr>
      <w:pStyle w:val="Topptekst"/>
      <w:rPr>
        <w:rFonts w:eastAsia="MS Gothic"/>
        <w:sz w:val="16"/>
        <w:szCs w:val="16"/>
      </w:rPr>
    </w:pPr>
    <w:r>
      <w:rPr>
        <w:sz w:val="16"/>
        <w:szCs w:val="16"/>
      </w:rPr>
      <w:t>Konsulentbistand virksomhetsstyring - økonomistyring</w:t>
    </w:r>
    <w:r w:rsidRPr="00BA134E">
      <w:rPr>
        <w:rFonts w:eastAsia="MS Gothic"/>
        <w:sz w:val="16"/>
        <w:szCs w:val="16"/>
      </w:rPr>
      <w:t xml:space="preserve"> </w:t>
    </w:r>
  </w:p>
  <w:p w14:paraId="12B75128" w14:textId="77777777" w:rsidR="00FC3107" w:rsidRPr="000151AA" w:rsidRDefault="00FC3107" w:rsidP="00FC3107">
    <w:pPr>
      <w:jc w:val="left"/>
      <w:rPr>
        <w:sz w:val="16"/>
        <w:szCs w:val="16"/>
      </w:rPr>
    </w:pPr>
    <w:r w:rsidRPr="000151AA">
      <w:rPr>
        <w:sz w:val="16"/>
        <w:szCs w:val="16"/>
      </w:rPr>
      <w:t>Vedlegg</w:t>
    </w:r>
    <w:r>
      <w:rPr>
        <w:sz w:val="16"/>
        <w:szCs w:val="16"/>
      </w:rPr>
      <w:t xml:space="preserve"> 4 </w:t>
    </w:r>
    <w:r w:rsidRPr="000151AA">
      <w:rPr>
        <w:sz w:val="16"/>
        <w:szCs w:val="16"/>
      </w:rPr>
      <w:t>– Leverandørens gjennomføringsevne</w:t>
    </w:r>
  </w:p>
  <w:p w14:paraId="53ACFA64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692B0F13" w:rsidR="00DF22C7" w:rsidRPr="000151AA" w:rsidRDefault="00533C49" w:rsidP="00DF22C7">
    <w:pPr>
      <w:pStyle w:val="Topp-ogbunntekst"/>
      <w:rPr>
        <w:sz w:val="14"/>
        <w:szCs w:val="14"/>
      </w:rPr>
    </w:pPr>
    <w:r>
      <w:rPr>
        <w:noProof/>
        <w:sz w:val="20"/>
        <w:szCs w:val="20"/>
      </w:rPr>
      <w:drawing>
        <wp:anchor distT="0" distB="0" distL="114300" distR="114300" simplePos="0" relativeHeight="251662336" behindDoc="0" locked="0" layoutInCell="1" allowOverlap="1" wp14:anchorId="33EE3195" wp14:editId="042E88F6">
          <wp:simplePos x="0" y="0"/>
          <wp:positionH relativeFrom="margin">
            <wp:posOffset>4419600</wp:posOffset>
          </wp:positionH>
          <wp:positionV relativeFrom="paragraph">
            <wp:posOffset>6985</wp:posOffset>
          </wp:positionV>
          <wp:extent cx="1824355" cy="416560"/>
          <wp:effectExtent l="0" t="0" r="4445" b="2540"/>
          <wp:wrapSquare wrapText="bothSides"/>
          <wp:docPr id="1017054112" name="Bilde 1" descr="Et bilde som inneholder Font, Grafikk, grafisk design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8905551" name="Bilde 1" descr="Et bilde som inneholder Font, Grafikk, grafisk design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4355" cy="416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619DDD9" w14:textId="77777777" w:rsidR="00FC3107" w:rsidRDefault="00FC3107" w:rsidP="00FC3107">
    <w:pPr>
      <w:pStyle w:val="Topptekst"/>
      <w:rPr>
        <w:rFonts w:eastAsia="MS Gothic"/>
        <w:sz w:val="16"/>
        <w:szCs w:val="16"/>
      </w:rPr>
    </w:pPr>
    <w:bookmarkStart w:id="3" w:name="_Hlk214704334"/>
    <w:r>
      <w:rPr>
        <w:sz w:val="16"/>
        <w:szCs w:val="16"/>
      </w:rPr>
      <w:t>Konsulentbistand virksomhetsstyring - økonomistyring</w:t>
    </w:r>
    <w:r w:rsidRPr="00BA134E">
      <w:rPr>
        <w:rFonts w:eastAsia="MS Gothic"/>
        <w:sz w:val="16"/>
        <w:szCs w:val="16"/>
      </w:rPr>
      <w:t xml:space="preserve"> </w:t>
    </w:r>
  </w:p>
  <w:p w14:paraId="30C4DEBC" w14:textId="76607F68" w:rsidR="00AF484B" w:rsidRPr="000151AA" w:rsidRDefault="000469C3" w:rsidP="00AF484B">
    <w:pPr>
      <w:jc w:val="left"/>
      <w:rPr>
        <w:sz w:val="16"/>
        <w:szCs w:val="16"/>
      </w:rPr>
    </w:pPr>
    <w:r w:rsidRPr="000151AA">
      <w:rPr>
        <w:sz w:val="16"/>
        <w:szCs w:val="16"/>
      </w:rPr>
      <w:t>Vedlegg</w:t>
    </w:r>
    <w:r w:rsidR="00FC3107">
      <w:rPr>
        <w:sz w:val="16"/>
        <w:szCs w:val="16"/>
      </w:rPr>
      <w:t xml:space="preserve"> 4 </w:t>
    </w:r>
    <w:r w:rsidRPr="000151AA">
      <w:rPr>
        <w:sz w:val="16"/>
        <w:szCs w:val="16"/>
      </w:rPr>
      <w:t xml:space="preserve">– </w:t>
    </w:r>
    <w:r w:rsidR="00D33C0E" w:rsidRPr="000151AA">
      <w:rPr>
        <w:sz w:val="16"/>
        <w:szCs w:val="16"/>
      </w:rPr>
      <w:t>Leverandørens gjennomføringsevne</w:t>
    </w:r>
  </w:p>
  <w:bookmarkEnd w:id="3"/>
  <w:p w14:paraId="4A1C40FB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699E4D78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5332273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63C6DB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ECF0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932DDF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EFC048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768162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78592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142005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925C71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BA8E49C" w:tentative="1">
      <w:start w:val="1"/>
      <w:numFmt w:val="lowerLetter"/>
      <w:lvlText w:val="%2."/>
      <w:lvlJc w:val="left"/>
      <w:pPr>
        <w:ind w:left="1440" w:hanging="360"/>
      </w:pPr>
    </w:lvl>
    <w:lvl w:ilvl="2" w:tplc="BD98EF7C" w:tentative="1">
      <w:start w:val="1"/>
      <w:numFmt w:val="lowerRoman"/>
      <w:lvlText w:val="%3."/>
      <w:lvlJc w:val="right"/>
      <w:pPr>
        <w:ind w:left="2160" w:hanging="180"/>
      </w:pPr>
    </w:lvl>
    <w:lvl w:ilvl="3" w:tplc="F980553E" w:tentative="1">
      <w:start w:val="1"/>
      <w:numFmt w:val="decimal"/>
      <w:lvlText w:val="%4."/>
      <w:lvlJc w:val="left"/>
      <w:pPr>
        <w:ind w:left="2880" w:hanging="360"/>
      </w:pPr>
    </w:lvl>
    <w:lvl w:ilvl="4" w:tplc="7FD6AAA4" w:tentative="1">
      <w:start w:val="1"/>
      <w:numFmt w:val="lowerLetter"/>
      <w:lvlText w:val="%5."/>
      <w:lvlJc w:val="left"/>
      <w:pPr>
        <w:ind w:left="3600" w:hanging="360"/>
      </w:pPr>
    </w:lvl>
    <w:lvl w:ilvl="5" w:tplc="C580658E" w:tentative="1">
      <w:start w:val="1"/>
      <w:numFmt w:val="lowerRoman"/>
      <w:lvlText w:val="%6."/>
      <w:lvlJc w:val="right"/>
      <w:pPr>
        <w:ind w:left="4320" w:hanging="180"/>
      </w:pPr>
    </w:lvl>
    <w:lvl w:ilvl="6" w:tplc="6874BA6A" w:tentative="1">
      <w:start w:val="1"/>
      <w:numFmt w:val="decimal"/>
      <w:lvlText w:val="%7."/>
      <w:lvlJc w:val="left"/>
      <w:pPr>
        <w:ind w:left="5040" w:hanging="360"/>
      </w:pPr>
    </w:lvl>
    <w:lvl w:ilvl="7" w:tplc="FD12407C" w:tentative="1">
      <w:start w:val="1"/>
      <w:numFmt w:val="lowerLetter"/>
      <w:lvlText w:val="%8."/>
      <w:lvlJc w:val="left"/>
      <w:pPr>
        <w:ind w:left="5760" w:hanging="360"/>
      </w:pPr>
    </w:lvl>
    <w:lvl w:ilvl="8" w:tplc="30A6977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EB189EFC">
      <w:start w:val="1"/>
      <w:numFmt w:val="lowerLetter"/>
      <w:lvlText w:val="%1)"/>
      <w:lvlJc w:val="left"/>
      <w:pPr>
        <w:ind w:left="720" w:hanging="360"/>
      </w:pPr>
    </w:lvl>
    <w:lvl w:ilvl="1" w:tplc="99EECC98" w:tentative="1">
      <w:start w:val="1"/>
      <w:numFmt w:val="lowerLetter"/>
      <w:lvlText w:val="%2."/>
      <w:lvlJc w:val="left"/>
      <w:pPr>
        <w:ind w:left="1440" w:hanging="360"/>
      </w:pPr>
    </w:lvl>
    <w:lvl w:ilvl="2" w:tplc="9E0801FE" w:tentative="1">
      <w:start w:val="1"/>
      <w:numFmt w:val="lowerRoman"/>
      <w:lvlText w:val="%3."/>
      <w:lvlJc w:val="right"/>
      <w:pPr>
        <w:ind w:left="2160" w:hanging="180"/>
      </w:pPr>
    </w:lvl>
    <w:lvl w:ilvl="3" w:tplc="DBA49BEE" w:tentative="1">
      <w:start w:val="1"/>
      <w:numFmt w:val="decimal"/>
      <w:lvlText w:val="%4."/>
      <w:lvlJc w:val="left"/>
      <w:pPr>
        <w:ind w:left="2880" w:hanging="360"/>
      </w:pPr>
    </w:lvl>
    <w:lvl w:ilvl="4" w:tplc="7AE050CA" w:tentative="1">
      <w:start w:val="1"/>
      <w:numFmt w:val="lowerLetter"/>
      <w:lvlText w:val="%5."/>
      <w:lvlJc w:val="left"/>
      <w:pPr>
        <w:ind w:left="3600" w:hanging="360"/>
      </w:pPr>
    </w:lvl>
    <w:lvl w:ilvl="5" w:tplc="C6D67780" w:tentative="1">
      <w:start w:val="1"/>
      <w:numFmt w:val="lowerRoman"/>
      <w:lvlText w:val="%6."/>
      <w:lvlJc w:val="right"/>
      <w:pPr>
        <w:ind w:left="4320" w:hanging="180"/>
      </w:pPr>
    </w:lvl>
    <w:lvl w:ilvl="6" w:tplc="C5EA1A30" w:tentative="1">
      <w:start w:val="1"/>
      <w:numFmt w:val="decimal"/>
      <w:lvlText w:val="%7."/>
      <w:lvlJc w:val="left"/>
      <w:pPr>
        <w:ind w:left="5040" w:hanging="360"/>
      </w:pPr>
    </w:lvl>
    <w:lvl w:ilvl="7" w:tplc="F40640AC" w:tentative="1">
      <w:start w:val="1"/>
      <w:numFmt w:val="lowerLetter"/>
      <w:lvlText w:val="%8."/>
      <w:lvlJc w:val="left"/>
      <w:pPr>
        <w:ind w:left="5760" w:hanging="360"/>
      </w:pPr>
    </w:lvl>
    <w:lvl w:ilvl="8" w:tplc="7DD4B1D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0D4EECA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B7443E1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9CCD3D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27EA25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35A620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D0A9EC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60A9A1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6EA589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184C4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3D82EEE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7EEA47B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27C1F9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E6FA2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3762B7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0D4B0B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9C002E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9C4106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7D011C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DB8661F4">
      <w:start w:val="1"/>
      <w:numFmt w:val="decimal"/>
      <w:lvlText w:val="%1."/>
      <w:lvlJc w:val="left"/>
      <w:pPr>
        <w:ind w:left="1428" w:hanging="360"/>
      </w:pPr>
    </w:lvl>
    <w:lvl w:ilvl="1" w:tplc="488449EE" w:tentative="1">
      <w:start w:val="1"/>
      <w:numFmt w:val="lowerLetter"/>
      <w:lvlText w:val="%2."/>
      <w:lvlJc w:val="left"/>
      <w:pPr>
        <w:ind w:left="2148" w:hanging="360"/>
      </w:pPr>
    </w:lvl>
    <w:lvl w:ilvl="2" w:tplc="A83A3968" w:tentative="1">
      <w:start w:val="1"/>
      <w:numFmt w:val="lowerRoman"/>
      <w:lvlText w:val="%3."/>
      <w:lvlJc w:val="right"/>
      <w:pPr>
        <w:ind w:left="2868" w:hanging="180"/>
      </w:pPr>
    </w:lvl>
    <w:lvl w:ilvl="3" w:tplc="BC522B44" w:tentative="1">
      <w:start w:val="1"/>
      <w:numFmt w:val="decimal"/>
      <w:lvlText w:val="%4."/>
      <w:lvlJc w:val="left"/>
      <w:pPr>
        <w:ind w:left="3588" w:hanging="360"/>
      </w:pPr>
    </w:lvl>
    <w:lvl w:ilvl="4" w:tplc="33720CD8" w:tentative="1">
      <w:start w:val="1"/>
      <w:numFmt w:val="lowerLetter"/>
      <w:lvlText w:val="%5."/>
      <w:lvlJc w:val="left"/>
      <w:pPr>
        <w:ind w:left="4308" w:hanging="360"/>
      </w:pPr>
    </w:lvl>
    <w:lvl w:ilvl="5" w:tplc="068462C2" w:tentative="1">
      <w:start w:val="1"/>
      <w:numFmt w:val="lowerRoman"/>
      <w:lvlText w:val="%6."/>
      <w:lvlJc w:val="right"/>
      <w:pPr>
        <w:ind w:left="5028" w:hanging="180"/>
      </w:pPr>
    </w:lvl>
    <w:lvl w:ilvl="6" w:tplc="340065D2" w:tentative="1">
      <w:start w:val="1"/>
      <w:numFmt w:val="decimal"/>
      <w:lvlText w:val="%7."/>
      <w:lvlJc w:val="left"/>
      <w:pPr>
        <w:ind w:left="5748" w:hanging="360"/>
      </w:pPr>
    </w:lvl>
    <w:lvl w:ilvl="7" w:tplc="80162ACE" w:tentative="1">
      <w:start w:val="1"/>
      <w:numFmt w:val="lowerLetter"/>
      <w:lvlText w:val="%8."/>
      <w:lvlJc w:val="left"/>
      <w:pPr>
        <w:ind w:left="6468" w:hanging="360"/>
      </w:pPr>
    </w:lvl>
    <w:lvl w:ilvl="8" w:tplc="A612A3A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597ED0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86DAFBC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00088A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8E08F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E7AA0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312C79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1B08DB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140553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C3A863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5C64F6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A825ED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6C8536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206EB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766C4C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7CC523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A2019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4942F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636934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D0A6EC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784F36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48C8C1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446619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3283A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1FED17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72217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3202D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0125AD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283A9BCC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7E8AEF8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2A72C5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7D92C7F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3462EE3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BD805F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7372508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CC52E21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75408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Tirill Hedel">
    <w15:presenceInfo w15:providerId="AD" w15:userId="S::tirill.hedel@inventura.no::1815c8cf-eb75-4d59-97f7-23bac6e7fb9f"/>
  </w15:person>
  <w15:person w15:author="Dag Thomas Nybø-Sørensen">
    <w15:presenceInfo w15:providerId="AD" w15:userId="S::DagThomas.Nybo-Sorensen@inventura.no::1d8ae2df-1926-491f-8d6b-7bd7d535a36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51AA"/>
    <w:rsid w:val="00022553"/>
    <w:rsid w:val="000228B6"/>
    <w:rsid w:val="0003165C"/>
    <w:rsid w:val="00032B93"/>
    <w:rsid w:val="00035ADF"/>
    <w:rsid w:val="000469C3"/>
    <w:rsid w:val="00054A7F"/>
    <w:rsid w:val="00056927"/>
    <w:rsid w:val="00061151"/>
    <w:rsid w:val="00064C98"/>
    <w:rsid w:val="00065998"/>
    <w:rsid w:val="00066E44"/>
    <w:rsid w:val="00070BC7"/>
    <w:rsid w:val="0008091C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C45F7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340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28BC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6B4C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3C49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2BB3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5B0A"/>
    <w:rsid w:val="00706984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8F755E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748AF"/>
    <w:rsid w:val="00987A69"/>
    <w:rsid w:val="00987E94"/>
    <w:rsid w:val="00994990"/>
    <w:rsid w:val="009A1B6F"/>
    <w:rsid w:val="009A3138"/>
    <w:rsid w:val="009A35B4"/>
    <w:rsid w:val="009B07F5"/>
    <w:rsid w:val="009C68BA"/>
    <w:rsid w:val="009D0190"/>
    <w:rsid w:val="009D26AE"/>
    <w:rsid w:val="009E0D4D"/>
    <w:rsid w:val="009E192C"/>
    <w:rsid w:val="009F79C1"/>
    <w:rsid w:val="00A00019"/>
    <w:rsid w:val="00A046B0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3083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484B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3FF0"/>
    <w:rsid w:val="00D04184"/>
    <w:rsid w:val="00D068AC"/>
    <w:rsid w:val="00D138C7"/>
    <w:rsid w:val="00D147F6"/>
    <w:rsid w:val="00D21218"/>
    <w:rsid w:val="00D23FF2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B5938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3107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3C0E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microsoft.com/office/2016/09/relationships/commentsIds" Target="commentsId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microsoft.com/office/2011/relationships/commentsExtended" Target="commentsExtended.xm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comments" Target="comments.xm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8/08/relationships/commentsExtensible" Target="commentsExtensi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5579099C426E4BA1411E8B3A5C83BB" ma:contentTypeVersion="3" ma:contentTypeDescription="Create a new document." ma:contentTypeScope="" ma:versionID="9937a8612f4b35204a7adffdaf695406">
  <xsd:schema xmlns:xsd="http://www.w3.org/2001/XMLSchema" xmlns:xs="http://www.w3.org/2001/XMLSchema" xmlns:p="http://schemas.microsoft.com/office/2006/metadata/properties" xmlns:ns2="f439f618-a11c-4475-9279-a7a8cb17e92d" targetNamespace="http://schemas.microsoft.com/office/2006/metadata/properties" ma:root="true" ma:fieldsID="04837bcadac87e8a69b3dc7dcc648733" ns2:_="">
    <xsd:import namespace="f439f618-a11c-4475-9279-a7a8cb17e9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39f618-a11c-4475-9279-a7a8cb17e92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F7C1E4E-BC51-4EA6-B0B6-E4C139F725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39f618-a11c-4475-9279-a7a8cb17e9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192</TotalTime>
  <Pages>2</Pages>
  <Words>169</Words>
  <Characters>900</Characters>
  <Application>Microsoft Office Word</Application>
  <DocSecurity>0</DocSecurity>
  <Lines>7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Leverandørens gjennomføringsevne</vt:lpstr>
    </vt:vector>
  </TitlesOfParts>
  <Company/>
  <LinksUpToDate>false</LinksUpToDate>
  <CharactersWithSpaces>1067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Leverandørens gjennomføringsevne</dc:title>
  <dc:creator>Helene Winther Dahl</dc:creator>
  <cp:lastModifiedBy>Tirill Hedel</cp:lastModifiedBy>
  <cp:revision>71</cp:revision>
  <dcterms:created xsi:type="dcterms:W3CDTF">2021-01-21T15:10:00Z</dcterms:created>
  <dcterms:modified xsi:type="dcterms:W3CDTF">2026-06-07T20:38:00Z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0x010100105579099C426E4BA1411E8B3A5C83BB</vt:lpwstr>
  </property>
</Properties>
</file>